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2C2114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09D5DBFC" w:rsidR="00085382" w:rsidRPr="0022097B" w:rsidRDefault="00444C24" w:rsidP="00921DA0">
            <w:pPr>
              <w:rPr>
                <w:rFonts w:ascii="Myriad Pro" w:hAnsi="Myriad Pro"/>
                <w:b/>
                <w:sz w:val="18"/>
                <w:lang w:val="en-US"/>
              </w:rPr>
            </w:pPr>
            <w:proofErr w:type="spellStart"/>
            <w:r w:rsidRPr="0022097B">
              <w:rPr>
                <w:rFonts w:ascii="Myriad Pro" w:hAnsi="Myriad Pro"/>
                <w:b/>
                <w:sz w:val="18"/>
                <w:lang w:val="en-US"/>
              </w:rPr>
              <w:t>Løsningsekspert</w:t>
            </w:r>
            <w:proofErr w:type="spellEnd"/>
            <w:r w:rsidRPr="0022097B">
              <w:rPr>
                <w:rFonts w:ascii="Myriad Pro" w:hAnsi="Myriad Pro"/>
                <w:b/>
                <w:sz w:val="18"/>
                <w:lang w:val="en-US"/>
              </w:rPr>
              <w:t xml:space="preserve"> </w:t>
            </w:r>
            <w:r w:rsidR="0022097B" w:rsidRPr="0022097B">
              <w:rPr>
                <w:rFonts w:ascii="Myriad Pro" w:hAnsi="Myriad Pro"/>
                <w:b/>
                <w:sz w:val="18"/>
                <w:lang w:val="en-US"/>
              </w:rPr>
              <w:t xml:space="preserve">SAP </w:t>
            </w:r>
            <w:proofErr w:type="spellStart"/>
            <w:r w:rsidR="0022097B" w:rsidRPr="0022097B">
              <w:rPr>
                <w:rFonts w:ascii="Myriad Pro" w:hAnsi="Myriad Pro"/>
                <w:b/>
                <w:sz w:val="18"/>
                <w:lang w:val="en-US"/>
              </w:rPr>
              <w:t>Defence</w:t>
            </w:r>
            <w:proofErr w:type="spellEnd"/>
            <w:r w:rsidR="0022097B" w:rsidRPr="0022097B">
              <w:rPr>
                <w:rFonts w:ascii="Myriad Pro" w:hAnsi="Myriad Pro"/>
                <w:b/>
                <w:sz w:val="18"/>
                <w:lang w:val="en-US"/>
              </w:rPr>
              <w:t xml:space="preserve"> and Security</w:t>
            </w:r>
            <w:r w:rsidR="00ED6C11" w:rsidRPr="0022097B">
              <w:rPr>
                <w:rFonts w:ascii="Myriad Pro" w:hAnsi="Myriad Pro"/>
                <w:b/>
                <w:sz w:val="18"/>
                <w:lang w:val="en-US"/>
              </w:rPr>
              <w:t xml:space="preserve">- </w:t>
            </w:r>
            <w:r w:rsidR="0022097B" w:rsidRPr="0022097B">
              <w:rPr>
                <w:rFonts w:ascii="Myriad Pro" w:hAnsi="Myriad Pro"/>
                <w:bCs/>
                <w:sz w:val="18"/>
                <w:lang w:val="en-US"/>
              </w:rPr>
              <w:t>2026021491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22097B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10BC481C" w14:textId="77777777" w:rsidR="003D1D4C" w:rsidRPr="0022097B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222706AE" w14:textId="77777777" w:rsidR="003D1D4C" w:rsidRPr="0022097B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E381701" w14:textId="77777777" w:rsidR="003D1D4C" w:rsidRPr="0022097B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8D75A60" w14:textId="77777777" w:rsidR="003D1D4C" w:rsidRPr="0022097B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8B30CFC" w14:textId="77777777" w:rsidR="003D1D4C" w:rsidRPr="0022097B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6805FFE7" w14:textId="77777777" w:rsidR="003D1D4C" w:rsidRPr="0022097B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9373163" w14:textId="77777777" w:rsidR="003D1D4C" w:rsidRPr="0022097B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656E6F17" w14:textId="77777777" w:rsidR="003D1D4C" w:rsidRPr="0022097B" w:rsidRDefault="003D1D4C" w:rsidP="003152F2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22097B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096F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B1100"/>
    <w:rsid w:val="001C1E3D"/>
    <w:rsid w:val="001C48D9"/>
    <w:rsid w:val="001C6DD7"/>
    <w:rsid w:val="001D4D22"/>
    <w:rsid w:val="00201129"/>
    <w:rsid w:val="00204F32"/>
    <w:rsid w:val="0022097B"/>
    <w:rsid w:val="00224CC1"/>
    <w:rsid w:val="0023186E"/>
    <w:rsid w:val="00231972"/>
    <w:rsid w:val="00241BC9"/>
    <w:rsid w:val="002720F0"/>
    <w:rsid w:val="00296B12"/>
    <w:rsid w:val="002A0B9B"/>
    <w:rsid w:val="002A5117"/>
    <w:rsid w:val="002B0997"/>
    <w:rsid w:val="002B519D"/>
    <w:rsid w:val="002B51DB"/>
    <w:rsid w:val="002C2114"/>
    <w:rsid w:val="002D583A"/>
    <w:rsid w:val="002E0CA6"/>
    <w:rsid w:val="002F4E71"/>
    <w:rsid w:val="00304128"/>
    <w:rsid w:val="00304662"/>
    <w:rsid w:val="003103EC"/>
    <w:rsid w:val="003152F2"/>
    <w:rsid w:val="003246A9"/>
    <w:rsid w:val="00356C35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44C24"/>
    <w:rsid w:val="00465027"/>
    <w:rsid w:val="004B1700"/>
    <w:rsid w:val="004E560D"/>
    <w:rsid w:val="00535F1F"/>
    <w:rsid w:val="005651AC"/>
    <w:rsid w:val="0056655A"/>
    <w:rsid w:val="00591B77"/>
    <w:rsid w:val="005A7A05"/>
    <w:rsid w:val="005F4C5A"/>
    <w:rsid w:val="006139BD"/>
    <w:rsid w:val="006177F2"/>
    <w:rsid w:val="00657B4F"/>
    <w:rsid w:val="00671118"/>
    <w:rsid w:val="00673964"/>
    <w:rsid w:val="00693064"/>
    <w:rsid w:val="006B44F5"/>
    <w:rsid w:val="00702F51"/>
    <w:rsid w:val="00705E29"/>
    <w:rsid w:val="00711617"/>
    <w:rsid w:val="0075636E"/>
    <w:rsid w:val="0079148A"/>
    <w:rsid w:val="007949B0"/>
    <w:rsid w:val="007A202F"/>
    <w:rsid w:val="007A2106"/>
    <w:rsid w:val="007B04E0"/>
    <w:rsid w:val="007B7F39"/>
    <w:rsid w:val="007C5994"/>
    <w:rsid w:val="007E18AF"/>
    <w:rsid w:val="007E7A4B"/>
    <w:rsid w:val="008762DF"/>
    <w:rsid w:val="0088258E"/>
    <w:rsid w:val="008B32EE"/>
    <w:rsid w:val="008C0576"/>
    <w:rsid w:val="008C0B2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63492"/>
    <w:rsid w:val="0097050E"/>
    <w:rsid w:val="00975D78"/>
    <w:rsid w:val="009A15F8"/>
    <w:rsid w:val="009C16B4"/>
    <w:rsid w:val="009C3F06"/>
    <w:rsid w:val="009C6E18"/>
    <w:rsid w:val="009D42CD"/>
    <w:rsid w:val="009E2C73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976CA"/>
    <w:rsid w:val="00AA3ABC"/>
    <w:rsid w:val="00AA3BAA"/>
    <w:rsid w:val="00AC1144"/>
    <w:rsid w:val="00AF0C6F"/>
    <w:rsid w:val="00B231E7"/>
    <w:rsid w:val="00B317A2"/>
    <w:rsid w:val="00B43B04"/>
    <w:rsid w:val="00B60BD9"/>
    <w:rsid w:val="00B72960"/>
    <w:rsid w:val="00B73DA9"/>
    <w:rsid w:val="00B86444"/>
    <w:rsid w:val="00B96186"/>
    <w:rsid w:val="00BC0B3C"/>
    <w:rsid w:val="00BC4401"/>
    <w:rsid w:val="00BC4828"/>
    <w:rsid w:val="00BF21E6"/>
    <w:rsid w:val="00BF6145"/>
    <w:rsid w:val="00C04D07"/>
    <w:rsid w:val="00C125ED"/>
    <w:rsid w:val="00C1615F"/>
    <w:rsid w:val="00C16E63"/>
    <w:rsid w:val="00C4023B"/>
    <w:rsid w:val="00C408F7"/>
    <w:rsid w:val="00C731E0"/>
    <w:rsid w:val="00C739DC"/>
    <w:rsid w:val="00C86423"/>
    <w:rsid w:val="00C87592"/>
    <w:rsid w:val="00CB4D6A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670FE"/>
    <w:rsid w:val="00E92D77"/>
    <w:rsid w:val="00EA169E"/>
    <w:rsid w:val="00ED0DD9"/>
    <w:rsid w:val="00ED6C11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86</TotalTime>
  <Pages>1</Pages>
  <Words>149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Ramic, Armin</cp:lastModifiedBy>
  <cp:revision>110</cp:revision>
  <cp:lastPrinted>2014-03-25T08:31:00Z</cp:lastPrinted>
  <dcterms:created xsi:type="dcterms:W3CDTF">2018-08-07T12:05:00Z</dcterms:created>
  <dcterms:modified xsi:type="dcterms:W3CDTF">2026-08-24T06:31:00Z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